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1D352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18D4C396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Rugeley</w:t>
      </w:r>
      <w:proofErr w:type="spellEnd"/>
      <w:r>
        <w:rPr>
          <w:rFonts w:ascii="Times New Roman" w:hAnsi="Times New Roman" w:cs="Times New Roman"/>
          <w:sz w:val="24"/>
          <w:szCs w:val="24"/>
        </w:rPr>
        <w:t>, Staffordshire. Baker.</w:t>
      </w:r>
    </w:p>
    <w:p w14:paraId="35602051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C4A090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5085AF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Harpur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others, who were</w:t>
      </w:r>
    </w:p>
    <w:p w14:paraId="51256E74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Rugeley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40B36DA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441373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AAFCD8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B2AAAF" w14:textId="77777777" w:rsidR="00A32824" w:rsidRDefault="00A32824" w:rsidP="00A328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August 2022</w:t>
      </w:r>
    </w:p>
    <w:p w14:paraId="790211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88E8" w14:textId="77777777" w:rsidR="00A32824" w:rsidRDefault="00A32824" w:rsidP="009139A6">
      <w:r>
        <w:separator/>
      </w:r>
    </w:p>
  </w:endnote>
  <w:endnote w:type="continuationSeparator" w:id="0">
    <w:p w14:paraId="6275C1F5" w14:textId="77777777" w:rsidR="00A32824" w:rsidRDefault="00A328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C8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18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E8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3213E" w14:textId="77777777" w:rsidR="00A32824" w:rsidRDefault="00A32824" w:rsidP="009139A6">
      <w:r>
        <w:separator/>
      </w:r>
    </w:p>
  </w:footnote>
  <w:footnote w:type="continuationSeparator" w:id="0">
    <w:p w14:paraId="705EEB0E" w14:textId="77777777" w:rsidR="00A32824" w:rsidRDefault="00A328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9C6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66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021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824"/>
    <w:rsid w:val="000666E0"/>
    <w:rsid w:val="002510B7"/>
    <w:rsid w:val="005C130B"/>
    <w:rsid w:val="00826F5C"/>
    <w:rsid w:val="009139A6"/>
    <w:rsid w:val="009448BB"/>
    <w:rsid w:val="00A3176C"/>
    <w:rsid w:val="00A3282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E717A"/>
  <w15:chartTrackingRefBased/>
  <w15:docId w15:val="{797C3F89-0033-41BB-8CEE-6B44FD66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28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2022-08-17T13:37:00Z</dcterms:created>
  <dcterms:modified xsi:type="dcterms:W3CDTF">2022-08-17T13:38:00Z</dcterms:modified>
</cp:coreProperties>
</file>